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478" w:rsidRPr="00F85AF3" w:rsidRDefault="00F85AF3" w:rsidP="00F85AF3">
      <w:pPr>
        <w:pageBreakBefore/>
        <w:spacing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</w:t>
      </w:r>
      <w:r w:rsidRPr="00F85AF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Приложение № 6 к договору №_________ от  «   »__________ 2016</w:t>
      </w:r>
      <w:r w:rsidR="001E1478" w:rsidRPr="00F85AF3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г.</w:t>
      </w:r>
    </w:p>
    <w:p w:rsidR="001E1478" w:rsidRPr="001E1478" w:rsidRDefault="00F85AF3" w:rsidP="00F85AF3">
      <w:pPr>
        <w:spacing w:after="120" w:line="240" w:lineRule="auto"/>
        <w:ind w:right="7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     </w:t>
      </w:r>
      <w:r w:rsidR="001E1478" w:rsidRPr="001E147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E1478" w:rsidRPr="00F85AF3" w:rsidRDefault="001E1478" w:rsidP="00F85AF3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Cs/>
          <w:caps/>
          <w:sz w:val="16"/>
          <w:szCs w:val="16"/>
          <w:lang w:eastAsia="ru-RU"/>
        </w:rPr>
      </w:pPr>
      <w:r w:rsidRPr="00F85AF3">
        <w:rPr>
          <w:rFonts w:ascii="Times New Roman" w:eastAsia="Times New Roman" w:hAnsi="Times New Roman" w:cs="Times New Roman"/>
          <w:bCs/>
          <w:caps/>
          <w:sz w:val="16"/>
          <w:szCs w:val="16"/>
          <w:lang w:eastAsia="ru-RU"/>
        </w:rPr>
        <w:t xml:space="preserve">Утверждена решением </w:t>
      </w:r>
    </w:p>
    <w:p w:rsidR="001E1478" w:rsidRPr="00F85AF3" w:rsidRDefault="001E1478" w:rsidP="00F85AF3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Cs/>
          <w:caps/>
          <w:sz w:val="16"/>
          <w:szCs w:val="16"/>
          <w:lang w:eastAsia="ru-RU"/>
        </w:rPr>
      </w:pPr>
      <w:r w:rsidRPr="00F85AF3">
        <w:rPr>
          <w:rFonts w:ascii="Times New Roman" w:eastAsia="Times New Roman" w:hAnsi="Times New Roman" w:cs="Times New Roman"/>
          <w:bCs/>
          <w:caps/>
          <w:sz w:val="16"/>
          <w:szCs w:val="16"/>
          <w:lang w:eastAsia="ru-RU"/>
        </w:rPr>
        <w:t xml:space="preserve">Совета директоров ОАО «ТГК-1» </w:t>
      </w:r>
    </w:p>
    <w:p w:rsidR="001E1478" w:rsidRPr="00F85AF3" w:rsidRDefault="001E1478" w:rsidP="00F85AF3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16"/>
          <w:szCs w:val="16"/>
          <w:lang w:eastAsia="ru-RU"/>
        </w:rPr>
      </w:pPr>
      <w:r w:rsidRPr="00F85AF3">
        <w:rPr>
          <w:rFonts w:ascii="Times New Roman" w:eastAsia="Times New Roman" w:hAnsi="Times New Roman" w:cs="Times New Roman"/>
          <w:bCs/>
          <w:caps/>
          <w:sz w:val="16"/>
          <w:szCs w:val="16"/>
          <w:lang w:eastAsia="ru-RU"/>
        </w:rPr>
        <w:t>от « 5 » июня 2007 г</w:t>
      </w:r>
      <w:r w:rsidRPr="00F85AF3">
        <w:rPr>
          <w:rFonts w:ascii="Times New Roman" w:eastAsia="Times New Roman" w:hAnsi="Times New Roman" w:cs="Times New Roman"/>
          <w:b/>
          <w:bCs/>
          <w:caps/>
          <w:sz w:val="16"/>
          <w:szCs w:val="16"/>
          <w:lang w:eastAsia="ru-RU"/>
        </w:rPr>
        <w:t>.</w:t>
      </w:r>
    </w:p>
    <w:p w:rsidR="001E1478" w:rsidRPr="001E1478" w:rsidRDefault="001E1478" w:rsidP="00F85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E1478" w:rsidRPr="001E1478" w:rsidRDefault="001E1478" w:rsidP="00F85AF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E1478" w:rsidRPr="001E1478" w:rsidRDefault="001E1478" w:rsidP="001E147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E1478" w:rsidRPr="001E1478" w:rsidRDefault="001E1478" w:rsidP="001E147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E1478" w:rsidRPr="001E1478" w:rsidRDefault="001E1478" w:rsidP="001E1478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E1478" w:rsidRPr="001E1478" w:rsidRDefault="001E1478" w:rsidP="001E147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E1478" w:rsidRPr="001E1478" w:rsidRDefault="001E1478" w:rsidP="001E1478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E1478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E1478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F85AF3" w:rsidRDefault="001E1478" w:rsidP="001E1478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</w:t>
      </w:r>
      <w:r w:rsidR="00F85AF3">
        <w:rPr>
          <w:rFonts w:ascii="Times New Roman" w:eastAsia="Times New Roman" w:hAnsi="Times New Roman" w:cs="Times New Roman"/>
          <w:lang w:eastAsia="ru-RU"/>
        </w:rPr>
        <w:t>иродных энергетических ресурсов.</w:t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>
        <w:rPr>
          <w:rFonts w:ascii="Times New Roman" w:eastAsia="Times New Roman" w:hAnsi="Times New Roman" w:cs="Times New Roman"/>
          <w:lang w:eastAsia="ru-RU"/>
        </w:rPr>
        <w:tab/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</w:t>
      </w:r>
      <w:r w:rsidR="00F85AF3">
        <w:rPr>
          <w:rFonts w:ascii="Times New Roman" w:eastAsia="Times New Roman" w:hAnsi="Times New Roman" w:cs="Times New Roman"/>
          <w:lang w:eastAsia="ru-RU"/>
        </w:rPr>
        <w:t xml:space="preserve">                                      </w:t>
      </w:r>
    </w:p>
    <w:p w:rsidR="001E1478" w:rsidRPr="001E1478" w:rsidRDefault="001E1478" w:rsidP="00F85AF3">
      <w:pPr>
        <w:spacing w:after="120" w:line="240" w:lineRule="auto"/>
        <w:ind w:left="-360"/>
        <w:jc w:val="both"/>
        <w:rPr>
          <w:rFonts w:ascii="Times New Roman" w:eastAsia="Times New Roman" w:hAnsi="Times New Roman" w:cs="Times New Roman"/>
          <w:lang w:eastAsia="ru-RU"/>
        </w:rPr>
      </w:pPr>
      <w:r w:rsidRPr="001E1478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1E1478">
        <w:rPr>
          <w:noProof/>
          <w:lang w:eastAsia="ru-RU"/>
        </w:rPr>
        <w:t xml:space="preserve"> </w:t>
      </w:r>
      <w:r w:rsidRPr="001E1478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</w:t>
      </w:r>
      <w:r w:rsidR="00F85AF3">
        <w:rPr>
          <w:rFonts w:ascii="Times New Roman" w:eastAsia="Times New Roman" w:hAnsi="Times New Roman" w:cs="Times New Roman"/>
          <w:lang w:eastAsia="ru-RU"/>
        </w:rPr>
        <w:t xml:space="preserve"> </w:t>
      </w:r>
      <w:bookmarkStart w:id="0" w:name="_GoBack"/>
      <w:bookmarkEnd w:id="0"/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</w:t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F85A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______________________</w:t>
      </w:r>
      <w:r w:rsidR="00F85AF3" w:rsidRPr="00F85AF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="00F85AF3" w:rsidRPr="001E1478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Подпись.дата</w:t>
      </w:r>
      <w:proofErr w:type="spellEnd"/>
    </w:p>
    <w:p w:rsidR="001E1478" w:rsidRPr="001E1478" w:rsidRDefault="001E1478" w:rsidP="001E14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E14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</w:t>
      </w:r>
    </w:p>
    <w:p w:rsidR="00453459" w:rsidRDefault="00453459"/>
    <w:sectPr w:rsidR="00453459" w:rsidSect="00F85AF3">
      <w:pgSz w:w="11906" w:h="16838"/>
      <w:pgMar w:top="907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0E1"/>
    <w:rsid w:val="001B60E1"/>
    <w:rsid w:val="001E1478"/>
    <w:rsid w:val="00453459"/>
    <w:rsid w:val="00697E98"/>
    <w:rsid w:val="00860597"/>
    <w:rsid w:val="00F8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523CE2-21FE-48F9-84EF-DF97C9AE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F3F6ABBC</Template>
  <TotalTime>7</TotalTime>
  <Pages>1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3</cp:revision>
  <dcterms:created xsi:type="dcterms:W3CDTF">2014-09-29T12:24:00Z</dcterms:created>
  <dcterms:modified xsi:type="dcterms:W3CDTF">2016-03-03T10:28:00Z</dcterms:modified>
</cp:coreProperties>
</file>